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9B5A3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</w:t>
      </w:r>
      <w:proofErr w:type="spellStart"/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>Газинура</w:t>
      </w:r>
      <w:proofErr w:type="spellEnd"/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9B5A33">
        <w:rPr>
          <w:rFonts w:eastAsia="Arial"/>
          <w:b/>
          <w:kern w:val="3"/>
          <w:sz w:val="24"/>
          <w:szCs w:val="24"/>
          <w:lang w:eastAsia="zh-CN"/>
        </w:rPr>
        <w:t xml:space="preserve">   </w:t>
      </w:r>
    </w:p>
    <w:p w:rsidR="009B5A33" w:rsidRDefault="009B5A33" w:rsidP="009B5A33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9B5A33">
        <w:rPr>
          <w:rFonts w:eastAsia="Arial"/>
          <w:b/>
          <w:kern w:val="3"/>
          <w:sz w:val="24"/>
          <w:szCs w:val="24"/>
          <w:lang w:eastAsia="zh-CN"/>
        </w:rPr>
        <w:t>Гафиатуллина, д. 26</w:t>
      </w:r>
    </w:p>
    <w:p w:rsidR="009B5A33" w:rsidRDefault="009B5A33" w:rsidP="009B5A3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7D5ECF" w:rsidRPr="007D5ECF" w:rsidRDefault="0010435B" w:rsidP="007D5ECF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B4342" w:rsidRPr="00AB434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D5ECF" w:rsidRPr="007D5ECF">
        <w:rPr>
          <w:b/>
          <w:color w:val="000000"/>
          <w:kern w:val="3"/>
          <w:sz w:val="24"/>
          <w:szCs w:val="24"/>
          <w:lang w:eastAsia="zh-CN" w:bidi="hi-IN"/>
        </w:rPr>
        <w:t>5 000 000,00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5ECF" w:rsidRPr="007D5ECF">
        <w:t xml:space="preserve"> </w:t>
      </w:r>
      <w:r w:rsidR="007D5ECF">
        <w:rPr>
          <w:color w:val="000000"/>
          <w:kern w:val="3"/>
          <w:sz w:val="24"/>
          <w:szCs w:val="24"/>
          <w:lang w:eastAsia="zh-CN" w:bidi="hi-IN"/>
        </w:rPr>
        <w:t>р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D5ECF" w:rsidRPr="007D5ECF">
        <w:t xml:space="preserve">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ab/>
      </w:r>
      <w:r w:rsidR="007D5ECF" w:rsidRPr="007D5ECF">
        <w:rPr>
          <w:b/>
          <w:color w:val="000000"/>
          <w:kern w:val="3"/>
          <w:sz w:val="24"/>
          <w:szCs w:val="24"/>
          <w:lang w:eastAsia="zh-CN" w:bidi="hi-IN"/>
        </w:rPr>
        <w:t>7 350 000,00</w:t>
      </w:r>
      <w:r w:rsidR="007D5ECF" w:rsidRPr="007D5ECF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5EC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системы теплоснабжения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D5ECF" w:rsidRPr="007D5ECF">
        <w:rPr>
          <w:b/>
          <w:color w:val="000000"/>
          <w:kern w:val="3"/>
          <w:sz w:val="24"/>
          <w:szCs w:val="24"/>
          <w:lang w:eastAsia="zh-CN" w:bidi="hi-IN"/>
        </w:rPr>
        <w:t xml:space="preserve">2 350 000,00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D5ECF" w:rsidRPr="007D5ECF">
        <w:rPr>
          <w:b/>
          <w:color w:val="000000"/>
          <w:kern w:val="3"/>
          <w:sz w:val="24"/>
          <w:szCs w:val="24"/>
          <w:lang w:eastAsia="zh-CN" w:bidi="hi-IN"/>
        </w:rPr>
        <w:t>520 000,00</w:t>
      </w:r>
      <w:r w:rsidR="002C429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</w:t>
      </w:r>
      <w:r w:rsidR="002C4291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2C4291" w:rsidRPr="002C4291">
        <w:t xml:space="preserve"> </w:t>
      </w:r>
      <w:r w:rsidR="007D5ECF" w:rsidRPr="007D5ECF">
        <w:rPr>
          <w:b/>
          <w:color w:val="000000"/>
          <w:kern w:val="3"/>
          <w:sz w:val="24"/>
          <w:szCs w:val="24"/>
          <w:lang w:eastAsia="zh-CN" w:bidi="hi-IN"/>
        </w:rPr>
        <w:t xml:space="preserve">830 000,00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2C4291" w:rsidRPr="002C4291">
        <w:t xml:space="preserve"> </w:t>
      </w:r>
      <w:r w:rsidR="002C4291">
        <w:rPr>
          <w:color w:val="000000"/>
          <w:kern w:val="3"/>
          <w:sz w:val="24"/>
          <w:szCs w:val="24"/>
          <w:lang w:eastAsia="zh-CN" w:bidi="hi-IN"/>
        </w:rPr>
        <w:t>р</w:t>
      </w:r>
      <w:r w:rsidR="002C4291" w:rsidRPr="002C429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C4291" w:rsidRPr="002C429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proofErr w:type="gramEnd"/>
    </w:p>
    <w:p w:rsidR="00E15DD9" w:rsidRPr="007D5ECF" w:rsidRDefault="007D5ECF" w:rsidP="007D5ECF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D5ECF">
        <w:rPr>
          <w:b/>
          <w:color w:val="000000"/>
          <w:kern w:val="3"/>
          <w:sz w:val="24"/>
          <w:szCs w:val="24"/>
          <w:lang w:eastAsia="zh-CN" w:bidi="hi-IN"/>
        </w:rPr>
        <w:t>1 000 000,00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Pr="007D5EC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519 754,29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7D5EC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255 750,00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4342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A829C-1F86-4CCC-A9E7-6B8C42D6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2884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20</cp:revision>
  <cp:lastPrinted>2023-02-01T06:27:00Z</cp:lastPrinted>
  <dcterms:created xsi:type="dcterms:W3CDTF">2024-06-18T11:39:00Z</dcterms:created>
  <dcterms:modified xsi:type="dcterms:W3CDTF">2024-07-01T06:56:00Z</dcterms:modified>
</cp:coreProperties>
</file>